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6B65B3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6B65B3" w:rsidRPr="006B65B3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Заречный водопроводный эк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</w:rPr>
              <w:t>плуатационный участок, ул. Фучика, 40</w:t>
            </w:r>
          </w:p>
        </w:tc>
        <w:tc>
          <w:tcPr>
            <w:tcW w:w="3686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jc w:val="left"/>
            </w:pPr>
            <w:r>
              <w:t>11.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6B65B3" w:rsidRPr="00063DF1" w:rsidRDefault="006B65B3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6B65B3" w:rsidRPr="00063DF1" w:rsidRDefault="006B65B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jc w:val="left"/>
            </w:pPr>
            <w:r>
              <w:t xml:space="preserve">12.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Химический: Установить местный о</w:t>
            </w:r>
            <w:r>
              <w:t>т</w:t>
            </w:r>
            <w:r>
              <w:t>сос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Аэрозоли ПФД: Установить местный отсос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Заречный водопроводный эк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</w:rPr>
              <w:t>плуатационный участок, ул. Деревообделочная, 1</w:t>
            </w: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jc w:val="left"/>
            </w:pPr>
            <w:r>
              <w:t xml:space="preserve">23.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Химический: Установить местный о</w:t>
            </w:r>
            <w:r>
              <w:t>т</w:t>
            </w:r>
            <w:r>
              <w:t>сос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Аэрозоли ПФД: Установить местный отсос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Default="006B65B3" w:rsidP="006B65B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jc w:val="left"/>
            </w:pPr>
            <w:r>
              <w:t>24.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rPr>
                <w:i/>
              </w:rPr>
            </w:pPr>
            <w:r>
              <w:rPr>
                <w:i/>
              </w:rPr>
              <w:t>Технический отдел</w:t>
            </w:r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  <w:tr w:rsidR="006B65B3" w:rsidRPr="00AF49A3" w:rsidTr="008B4051">
        <w:trPr>
          <w:jc w:val="center"/>
        </w:trPr>
        <w:tc>
          <w:tcPr>
            <w:tcW w:w="3049" w:type="dxa"/>
            <w:vAlign w:val="center"/>
          </w:tcPr>
          <w:p w:rsidR="006B65B3" w:rsidRPr="006B65B3" w:rsidRDefault="006B65B3" w:rsidP="006B65B3">
            <w:pPr>
              <w:pStyle w:val="aa"/>
              <w:rPr>
                <w:i/>
              </w:rPr>
            </w:pPr>
            <w:r>
              <w:rPr>
                <w:i/>
              </w:rPr>
              <w:t xml:space="preserve">ВНС, ул. </w:t>
            </w:r>
            <w:proofErr w:type="spellStart"/>
            <w:r>
              <w:rPr>
                <w:i/>
              </w:rPr>
              <w:t>Даргомышского</w:t>
            </w:r>
            <w:proofErr w:type="spellEnd"/>
          </w:p>
        </w:tc>
        <w:tc>
          <w:tcPr>
            <w:tcW w:w="3686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B65B3" w:rsidRDefault="006B65B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B65B3" w:rsidRPr="00063DF1" w:rsidRDefault="006B65B3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lastRenderedPageBreak/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6B65B3">
          <w:rPr>
            <w:rStyle w:val="a9"/>
          </w:rPr>
          <w:t>08.05.2018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B65B3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B65B3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B65B3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B65B3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Специалист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Начальник Заречного водопроводного эксплуатационного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  <w:r>
              <w:t>Голубев Ю.М.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5B3" w:rsidRPr="006B65B3" w:rsidRDefault="006B65B3" w:rsidP="009D6532">
            <w:pPr>
              <w:pStyle w:val="aa"/>
            </w:pPr>
          </w:p>
        </w:tc>
      </w:tr>
      <w:tr w:rsidR="006B65B3" w:rsidRPr="006B65B3" w:rsidTr="006B65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B65B3" w:rsidRPr="006B65B3" w:rsidRDefault="006B65B3" w:rsidP="009D6532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6B65B3" w:rsidTr="006B65B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B65B3" w:rsidRDefault="006B65B3" w:rsidP="00C45714">
            <w:pPr>
              <w:pStyle w:val="aa"/>
            </w:pPr>
            <w:r w:rsidRPr="006B65B3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B65B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B65B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B65B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B65B3" w:rsidRDefault="006B65B3" w:rsidP="00C45714">
            <w:pPr>
              <w:pStyle w:val="aa"/>
            </w:pPr>
            <w:r w:rsidRPr="006B65B3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B65B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B65B3" w:rsidRDefault="006B65B3" w:rsidP="00C45714">
            <w:pPr>
              <w:pStyle w:val="aa"/>
            </w:pPr>
            <w:r>
              <w:t>08.05.2018</w:t>
            </w:r>
          </w:p>
        </w:tc>
      </w:tr>
      <w:tr w:rsidR="00C45714" w:rsidRPr="006B65B3" w:rsidTr="006B65B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6B65B3" w:rsidRDefault="006B65B3" w:rsidP="00C45714">
            <w:pPr>
              <w:pStyle w:val="aa"/>
              <w:rPr>
                <w:b/>
                <w:vertAlign w:val="superscript"/>
              </w:rPr>
            </w:pPr>
            <w:r w:rsidRPr="006B65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6B65B3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6B65B3" w:rsidRDefault="006B65B3" w:rsidP="00C45714">
            <w:pPr>
              <w:pStyle w:val="aa"/>
              <w:rPr>
                <w:b/>
                <w:vertAlign w:val="superscript"/>
              </w:rPr>
            </w:pPr>
            <w:r w:rsidRPr="006B65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6B65B3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6B65B3" w:rsidRDefault="006B65B3" w:rsidP="00C45714">
            <w:pPr>
              <w:pStyle w:val="aa"/>
              <w:rPr>
                <w:b/>
                <w:vertAlign w:val="superscript"/>
              </w:rPr>
            </w:pPr>
            <w:r w:rsidRPr="006B65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6B65B3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6B65B3" w:rsidRDefault="006B65B3" w:rsidP="00C45714">
            <w:pPr>
              <w:pStyle w:val="aa"/>
              <w:rPr>
                <w:vertAlign w:val="superscript"/>
              </w:rPr>
            </w:pPr>
            <w:r w:rsidRPr="006B65B3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3B2" w:rsidRPr="006B65B3" w:rsidRDefault="00BB03B2" w:rsidP="006B65B3">
      <w:r>
        <w:separator/>
      </w:r>
    </w:p>
  </w:endnote>
  <w:endnote w:type="continuationSeparator" w:id="0">
    <w:p w:rsidR="00BB03B2" w:rsidRPr="006B65B3" w:rsidRDefault="00BB03B2" w:rsidP="006B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CC"/>
    <w:family w:val="modern"/>
    <w:pitch w:val="fixed"/>
    <w:sig w:usb0="E0002AFF" w:usb1="4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3B2" w:rsidRPr="006B65B3" w:rsidRDefault="00BB03B2" w:rsidP="006B65B3">
      <w:r>
        <w:separator/>
      </w:r>
    </w:p>
  </w:footnote>
  <w:footnote w:type="continuationSeparator" w:id="0">
    <w:p w:rsidR="00BB03B2" w:rsidRPr="006B65B3" w:rsidRDefault="00BB03B2" w:rsidP="006B6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3" w:rsidRDefault="006B65B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08.05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6B65B3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B65B3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B03B2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B65B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65B3"/>
    <w:rPr>
      <w:sz w:val="24"/>
    </w:rPr>
  </w:style>
  <w:style w:type="paragraph" w:styleId="ad">
    <w:name w:val="footer"/>
    <w:basedOn w:val="a"/>
    <w:link w:val="ae"/>
    <w:rsid w:val="006B65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B65B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</cp:revision>
  <dcterms:created xsi:type="dcterms:W3CDTF">2018-06-19T13:59:00Z</dcterms:created>
  <dcterms:modified xsi:type="dcterms:W3CDTF">2018-06-19T14:00:00Z</dcterms:modified>
</cp:coreProperties>
</file>